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01FBCB" w14:textId="6F4B58CD" w:rsidR="00535962" w:rsidRPr="00F7167E" w:rsidRDefault="00D001D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319B35F" wp14:editId="20978162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27497203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316E4D" w14:textId="77777777" w:rsidR="002E1412" w:rsidRPr="002E1412" w:rsidRDefault="00D001D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9B35F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vrK9AEAAMo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" stroked="f">
                <v:textbox>
                  <w:txbxContent>
                    <w:p w14:paraId="60316E4D" w14:textId="77777777" w:rsidR="002E1412" w:rsidRPr="002E1412" w:rsidRDefault="00D001D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3C0343B7" wp14:editId="6449953A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5EEB26D" wp14:editId="5F83C049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48084402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45250014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84836671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82006148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9DEC54E" w14:textId="77777777"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7896855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7DD0F0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EEB26D" id="Group 21" o:spid="_x0000_s1027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9DEC54E" w14:textId="77777777"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" fillcolor="black [3213]" strokecolor="white [3212]" strokeweight="3pt">
                    <v:textbox>
                      <w:txbxContent>
                        <w:p w14:paraId="657DD0F0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13FF010" wp14:editId="50384A0C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72934105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C2FD35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FF010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7FC2FD35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E98860" wp14:editId="6C6434EA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40168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15C347DB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766D215" wp14:editId="3E9663D8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E98860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15C347DB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766D215" wp14:editId="3E9663D8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1253965" w14:textId="7687BEC3" w:rsidR="00535962" w:rsidRPr="00535962" w:rsidRDefault="00D001D2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21C0A9" wp14:editId="2141DB53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138128284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FD88A" w14:textId="77777777" w:rsidR="00F7443C" w:rsidRPr="004767CC" w:rsidRDefault="00D001D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1C0A9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7A0FD88A" w14:textId="77777777" w:rsidR="00F7443C" w:rsidRPr="004767CC" w:rsidRDefault="00D001D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E901E9" wp14:editId="0E3F5094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197534952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B429CA" w14:textId="77777777" w:rsidR="0026335F" w:rsidRPr="0026335F" w:rsidRDefault="00D001D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901E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23B429CA" w14:textId="77777777" w:rsidR="0026335F" w:rsidRPr="0026335F" w:rsidRDefault="00D001D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179656" w14:textId="5BC5198B" w:rsidR="00535962" w:rsidRDefault="00D001D2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0FB44C6" wp14:editId="67B6681D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98189498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9A985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B44C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7E9A985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FEF2607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4A702E7C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492AAA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79A9361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6B8CC20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11FC973C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224282A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6C9C3BA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0A96BD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3E9A8F1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31EE1247" w14:textId="77777777" w:rsidTr="00A24343">
        <w:trPr>
          <w:trHeight w:val="457"/>
          <w:jc w:val="center"/>
        </w:trPr>
        <w:tc>
          <w:tcPr>
            <w:tcW w:w="849" w:type="dxa"/>
          </w:tcPr>
          <w:p w14:paraId="4CB42FA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795D784" w14:textId="77777777" w:rsidR="0037246F" w:rsidRDefault="0037246F" w:rsidP="00BB657B">
            <w:pPr>
              <w:spacing w:after="0" w:line="240" w:lineRule="auto"/>
            </w:pPr>
          </w:p>
          <w:p w14:paraId="0A79AA5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889693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A96E62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A0871C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1010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FB0EFD9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CF7367A" w14:textId="77777777" w:rsidTr="00A24343">
        <w:trPr>
          <w:trHeight w:val="477"/>
          <w:jc w:val="center"/>
        </w:trPr>
        <w:tc>
          <w:tcPr>
            <w:tcW w:w="849" w:type="dxa"/>
          </w:tcPr>
          <w:p w14:paraId="153FFB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29A38BB" w14:textId="77777777" w:rsidR="0037246F" w:rsidRDefault="0037246F" w:rsidP="00BB657B">
            <w:pPr>
              <w:spacing w:after="0" w:line="240" w:lineRule="auto"/>
            </w:pPr>
          </w:p>
          <w:p w14:paraId="017F4F0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C06908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2E2BF7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FD72CD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CDF89E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6BAF289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9242797" w14:textId="77777777" w:rsidTr="00A24343">
        <w:trPr>
          <w:trHeight w:val="477"/>
          <w:jc w:val="center"/>
        </w:trPr>
        <w:tc>
          <w:tcPr>
            <w:tcW w:w="849" w:type="dxa"/>
          </w:tcPr>
          <w:p w14:paraId="62F1D5D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2A47130" w14:textId="77777777" w:rsidR="0037246F" w:rsidRDefault="0037246F" w:rsidP="00BB657B">
            <w:pPr>
              <w:spacing w:after="0" w:line="240" w:lineRule="auto"/>
            </w:pPr>
          </w:p>
          <w:p w14:paraId="29973C7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9F78F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93B90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D2552B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BE2A94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1857D4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906F510" w14:textId="77777777" w:rsidTr="00A24343">
        <w:trPr>
          <w:trHeight w:val="477"/>
          <w:jc w:val="center"/>
        </w:trPr>
        <w:tc>
          <w:tcPr>
            <w:tcW w:w="849" w:type="dxa"/>
          </w:tcPr>
          <w:p w14:paraId="7B0FD6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9A0E6E4" w14:textId="77777777" w:rsidR="0037246F" w:rsidRDefault="0037246F" w:rsidP="00BB657B">
            <w:pPr>
              <w:spacing w:after="0" w:line="240" w:lineRule="auto"/>
            </w:pPr>
          </w:p>
          <w:p w14:paraId="1CC6789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50D28C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4E3022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3D7AA6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3B014E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51E5DF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97D4B7" w14:textId="77777777" w:rsidTr="00A24343">
        <w:trPr>
          <w:trHeight w:val="477"/>
          <w:jc w:val="center"/>
        </w:trPr>
        <w:tc>
          <w:tcPr>
            <w:tcW w:w="849" w:type="dxa"/>
          </w:tcPr>
          <w:p w14:paraId="1AF4531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A24389A" w14:textId="77777777" w:rsidR="0037246F" w:rsidRDefault="0037246F" w:rsidP="00BB657B">
            <w:pPr>
              <w:spacing w:after="0" w:line="240" w:lineRule="auto"/>
            </w:pPr>
          </w:p>
          <w:p w14:paraId="4A9C3BF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6B572A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9FB8D0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25D95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B4EF17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E91EF58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2AC00D7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5EC850D6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45D21236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27116DBF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7BA92ABE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3D9B7C8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726C37C3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CA43850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0311344D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6101C47" w14:textId="16D77ABA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D001D2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28A46CE" wp14:editId="0E1A0250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123520696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DC0A0F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8A46CE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3DDC0A0F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BD71A3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5D7FCF16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8E7D2F" w14:textId="525C3367" w:rsidR="001007E7" w:rsidRDefault="00D001D2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AED00A8" wp14:editId="49B57BD3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0795530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8124D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76E4D7A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1D9F1C36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ED00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A8124D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76E4D7A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1D9F1C36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5653DE1" w14:textId="7FE8CAF8" w:rsidR="001007E7" w:rsidRDefault="00D001D2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13F230B" wp14:editId="617FD3AF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2713293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3EEF89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13F230B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273EEF89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803B75B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E303A0E" wp14:editId="1B301BDB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19DF70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DC3279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4670D7D4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1FA96246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402BD65F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1007E7"/>
    <w:rsid w:val="001020C0"/>
    <w:rsid w:val="00123B8D"/>
    <w:rsid w:val="00157600"/>
    <w:rsid w:val="00157B08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3F7A21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001D2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4:docId w14:val="5D29D19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Laura Pina</cp:lastModifiedBy>
  <cp:revision>2</cp:revision>
  <cp:lastPrinted>2011-03-04T18:27:00Z</cp:lastPrinted>
  <dcterms:created xsi:type="dcterms:W3CDTF">2024-07-09T12:59:00Z</dcterms:created>
  <dcterms:modified xsi:type="dcterms:W3CDTF">2024-07-09T12:59:00Z</dcterms:modified>
</cp:coreProperties>
</file>